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5FD70FD9" w:rsidR="00D309CC" w:rsidRPr="009F4798" w:rsidRDefault="00D309CC" w:rsidP="00D46431">
      <w:pPr>
        <w:pStyle w:val="CH"/>
        <w:rPr>
          <w:lang w:val="de-DE"/>
        </w:rPr>
      </w:pPr>
      <w:bookmarkStart w:id="0" w:name="historyclause"/>
      <w:r w:rsidRPr="009F4798">
        <w:rPr>
          <w:lang w:val="de-DE"/>
        </w:rPr>
        <w:t>3GPP RAN</w:t>
      </w:r>
      <w:r w:rsidR="00CF20E3" w:rsidRPr="009F4798">
        <w:rPr>
          <w:lang w:val="de-DE"/>
        </w:rPr>
        <w:t xml:space="preserve"> </w:t>
      </w:r>
      <w:r w:rsidRPr="009F4798">
        <w:rPr>
          <w:lang w:val="de-DE"/>
        </w:rPr>
        <w:t>WG</w:t>
      </w:r>
      <w:r w:rsidR="006073EA" w:rsidRPr="009F4798">
        <w:rPr>
          <w:lang w:val="de-DE"/>
        </w:rPr>
        <w:t>4</w:t>
      </w:r>
      <w:r w:rsidRPr="009F4798">
        <w:rPr>
          <w:lang w:val="de-DE"/>
        </w:rPr>
        <w:t xml:space="preserve"> Meeting #</w:t>
      </w:r>
      <w:r w:rsidR="006304BE" w:rsidRPr="009F4798">
        <w:rPr>
          <w:lang w:val="de-DE"/>
        </w:rPr>
        <w:t>10</w:t>
      </w:r>
      <w:r w:rsidR="009F4798" w:rsidRPr="009F4798">
        <w:rPr>
          <w:lang w:val="de-DE"/>
        </w:rPr>
        <w:t>1bis</w:t>
      </w:r>
      <w:r w:rsidR="00157E2B" w:rsidRPr="009F4798">
        <w:rPr>
          <w:lang w:val="de-DE"/>
        </w:rPr>
        <w:t>-e</w:t>
      </w:r>
      <w:r w:rsidRPr="009F4798">
        <w:rPr>
          <w:lang w:val="de-DE"/>
        </w:rPr>
        <w:tab/>
      </w:r>
      <w:r w:rsidR="00D46431" w:rsidRPr="009F4798">
        <w:rPr>
          <w:lang w:val="de-DE"/>
        </w:rPr>
        <w:tab/>
      </w:r>
      <w:r w:rsidR="007C1DD8" w:rsidRPr="000B318E">
        <w:rPr>
          <w:lang w:val="de-DE"/>
        </w:rPr>
        <w:t>R4-</w:t>
      </w:r>
      <w:r w:rsidR="006304BE" w:rsidRPr="000B318E">
        <w:rPr>
          <w:lang w:val="de-DE"/>
        </w:rPr>
        <w:t>2</w:t>
      </w:r>
      <w:r w:rsidR="009F4798" w:rsidRPr="000B318E">
        <w:rPr>
          <w:lang w:val="de-DE"/>
        </w:rPr>
        <w:t>2</w:t>
      </w:r>
      <w:r w:rsidR="003E091E" w:rsidRPr="000B318E">
        <w:rPr>
          <w:lang w:val="de-DE"/>
        </w:rPr>
        <w:t>02414</w:t>
      </w:r>
    </w:p>
    <w:p w14:paraId="30EE128D" w14:textId="77777777" w:rsidR="009F4798" w:rsidRPr="00FD166F" w:rsidRDefault="009F4798" w:rsidP="009F4798">
      <w:pPr>
        <w:pStyle w:val="CH"/>
        <w:tabs>
          <w:tab w:val="clear" w:pos="7920"/>
        </w:tabs>
        <w:rPr>
          <w:b w:val="0"/>
        </w:rPr>
      </w:pPr>
      <w:r w:rsidRPr="00EC4847">
        <w:t xml:space="preserve">Electronic meeting, </w:t>
      </w:r>
      <w:r>
        <w:rPr>
          <w:rFonts w:eastAsia="SimSun"/>
          <w:szCs w:val="24"/>
          <w:lang w:eastAsia="zh-CN"/>
        </w:rPr>
        <w:t>Jan</w:t>
      </w:r>
      <w:r w:rsidRPr="00CD5A36">
        <w:rPr>
          <w:rFonts w:eastAsia="SimSun"/>
          <w:szCs w:val="24"/>
          <w:lang w:eastAsia="zh-CN"/>
        </w:rPr>
        <w:t xml:space="preserve">. </w:t>
      </w:r>
      <w:r>
        <w:rPr>
          <w:rFonts w:eastAsia="SimSun"/>
          <w:szCs w:val="24"/>
          <w:lang w:eastAsia="zh-CN"/>
        </w:rPr>
        <w:t xml:space="preserve">17 </w:t>
      </w:r>
      <w:r w:rsidRPr="00CD5A36">
        <w:rPr>
          <w:rFonts w:eastAsia="SimSun"/>
          <w:szCs w:val="24"/>
          <w:lang w:eastAsia="zh-CN"/>
        </w:rPr>
        <w:t>-</w:t>
      </w:r>
      <w:r>
        <w:rPr>
          <w:rFonts w:eastAsia="SimSun"/>
          <w:szCs w:val="24"/>
          <w:lang w:eastAsia="zh-CN"/>
        </w:rPr>
        <w:t xml:space="preserve"> Jan</w:t>
      </w:r>
      <w:r w:rsidRPr="00CD5A36">
        <w:rPr>
          <w:rFonts w:eastAsia="SimSun"/>
          <w:szCs w:val="24"/>
          <w:lang w:eastAsia="zh-CN"/>
        </w:rPr>
        <w:t xml:space="preserve">. </w:t>
      </w:r>
      <w:r>
        <w:rPr>
          <w:rFonts w:eastAsia="SimSun"/>
          <w:szCs w:val="24"/>
          <w:lang w:eastAsia="zh-CN"/>
        </w:rPr>
        <w:t>25</w:t>
      </w:r>
      <w:r w:rsidRPr="00CD5A36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>2021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924EFA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9F4798">
        <w:t>6</w:t>
      </w:r>
      <w:r w:rsidR="00190D39">
        <w:t>.16.</w:t>
      </w:r>
      <w:r w:rsidR="009F4798">
        <w:t>3</w:t>
      </w:r>
    </w:p>
    <w:p w14:paraId="4DBE005A" w14:textId="4E296536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90B6CA8" w:rsidR="00D309CC" w:rsidRDefault="00D309CC" w:rsidP="00C51E29">
      <w:pPr>
        <w:pStyle w:val="CH"/>
        <w:ind w:left="2250" w:hanging="2250"/>
      </w:pPr>
      <w:r w:rsidRPr="0008103A">
        <w:t>Title:</w:t>
      </w:r>
      <w:r w:rsidRPr="0008103A">
        <w:tab/>
      </w:r>
      <w:r w:rsidR="009F4798">
        <w:t>Peak</w:t>
      </w:r>
      <w:r w:rsidR="004B3A68">
        <w:t xml:space="preserve"> EIRP and EIS</w:t>
      </w:r>
      <w:r w:rsidR="00892B17">
        <w:t xml:space="preserve"> </w:t>
      </w:r>
      <w:r w:rsidR="006304BE">
        <w:t>for 60 GHz</w:t>
      </w:r>
      <w:r w:rsidR="00AC0150">
        <w:t xml:space="preserve"> </w:t>
      </w:r>
    </w:p>
    <w:p w14:paraId="052B1E0C" w14:textId="637E6AF2" w:rsidR="00104BC6" w:rsidRDefault="00104BC6" w:rsidP="00D309CC">
      <w:pPr>
        <w:pStyle w:val="CH"/>
      </w:pPr>
      <w:r>
        <w:t>WI/SI:</w:t>
      </w:r>
      <w:r>
        <w:tab/>
      </w:r>
      <w:r w:rsidR="00AC1EBB" w:rsidRPr="00190D39">
        <w:t>NR_ext_to_71GHz</w:t>
      </w:r>
      <w:r w:rsidR="008E40F6" w:rsidRPr="00190D39">
        <w:t>-Core</w:t>
      </w:r>
    </w:p>
    <w:p w14:paraId="6C6D1281" w14:textId="2916DA0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1733B">
        <w:t>7</w:t>
      </w:r>
    </w:p>
    <w:p w14:paraId="2E4E044D" w14:textId="149CA38B" w:rsidR="00D309CC" w:rsidRDefault="00D309CC" w:rsidP="00D309CC">
      <w:pPr>
        <w:pStyle w:val="CH"/>
      </w:pPr>
      <w:r>
        <w:t>Document for:</w:t>
      </w:r>
      <w:r>
        <w:tab/>
      </w:r>
      <w:r w:rsidR="007E5AE9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145502C7" w:rsidR="004768DA" w:rsidRDefault="001A47A6" w:rsidP="004768D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contribution</w:t>
      </w:r>
      <w:r w:rsidR="008D10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="008D10CA">
        <w:rPr>
          <w:rFonts w:ascii="Arial" w:hAnsi="Arial" w:cs="Arial"/>
        </w:rPr>
        <w:t xml:space="preserve">e </w:t>
      </w:r>
      <w:r w:rsidR="00A12809">
        <w:rPr>
          <w:rFonts w:ascii="Arial" w:hAnsi="Arial" w:cs="Arial"/>
        </w:rPr>
        <w:t xml:space="preserve">provide our initial views on the minimum peak EIRP and EIS considering our analysis on the PA and LNA challenges at 60 GHz </w:t>
      </w:r>
      <w:r w:rsidR="00920530">
        <w:rPr>
          <w:rFonts w:ascii="Arial" w:hAnsi="Arial" w:cs="Arial"/>
        </w:rPr>
        <w:t>with</w:t>
      </w:r>
      <w:r w:rsidR="007404CC">
        <w:rPr>
          <w:rFonts w:ascii="Arial" w:hAnsi="Arial" w:cs="Arial"/>
        </w:rPr>
        <w:t xml:space="preserve"> </w:t>
      </w:r>
      <w:r w:rsidR="00920530">
        <w:rPr>
          <w:rFonts w:ascii="Arial" w:hAnsi="Arial" w:cs="Arial"/>
        </w:rPr>
        <w:t>8 antenna elements configuration.</w:t>
      </w:r>
    </w:p>
    <w:p w14:paraId="3426E83C" w14:textId="39EFAAE8" w:rsidR="00C51E29" w:rsidRDefault="00C51E29" w:rsidP="004768DA">
      <w:pPr>
        <w:spacing w:after="0"/>
        <w:jc w:val="both"/>
        <w:rPr>
          <w:rFonts w:ascii="Arial" w:hAnsi="Arial" w:cs="Arial"/>
        </w:rPr>
      </w:pPr>
    </w:p>
    <w:p w14:paraId="3A67921B" w14:textId="4A5D4078" w:rsidR="008E7986" w:rsidRDefault="00D463D6" w:rsidP="00B574A0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229E022C" w14:textId="2365032B" w:rsidR="00190D39" w:rsidRPr="00190D39" w:rsidRDefault="007404CC" w:rsidP="0092053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12809" w:rsidRPr="000B5785">
        <w:rPr>
          <w:rFonts w:ascii="Arial" w:hAnsi="Arial" w:cs="Arial"/>
        </w:rPr>
        <w:t xml:space="preserve">n subsection 2.1 </w:t>
      </w:r>
      <w:r>
        <w:rPr>
          <w:rFonts w:ascii="Arial" w:hAnsi="Arial" w:cs="Arial"/>
        </w:rPr>
        <w:t xml:space="preserve">we derive the </w:t>
      </w:r>
      <w:r w:rsidR="00A12809" w:rsidRPr="000B5785">
        <w:rPr>
          <w:rFonts w:ascii="Arial" w:hAnsi="Arial" w:cs="Arial"/>
        </w:rPr>
        <w:t xml:space="preserve">minimum peak EIRP </w:t>
      </w:r>
      <w:r>
        <w:rPr>
          <w:rFonts w:ascii="Arial" w:hAnsi="Arial" w:cs="Arial"/>
        </w:rPr>
        <w:t xml:space="preserve">requirement </w:t>
      </w:r>
      <w:r w:rsidR="00A12809" w:rsidRPr="000B5785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in subsection 2.2 the minimum </w:t>
      </w:r>
      <w:r w:rsidR="00A12809" w:rsidRPr="000B5785">
        <w:rPr>
          <w:rFonts w:ascii="Arial" w:hAnsi="Arial" w:cs="Arial"/>
        </w:rPr>
        <w:t xml:space="preserve">peak EIS </w:t>
      </w:r>
      <w:r>
        <w:rPr>
          <w:rFonts w:ascii="Arial" w:hAnsi="Arial" w:cs="Arial"/>
        </w:rPr>
        <w:t>requirement, both requirements assume 8 antenna elements.</w:t>
      </w:r>
    </w:p>
    <w:p w14:paraId="59847156" w14:textId="578C1387" w:rsidR="00157E2B" w:rsidRDefault="00157E2B" w:rsidP="00157E2B">
      <w:pPr>
        <w:pStyle w:val="Heading2"/>
      </w:pPr>
      <w:r>
        <w:t>2.</w:t>
      </w:r>
      <w:r w:rsidR="00920530">
        <w:t>1</w:t>
      </w:r>
      <w:r>
        <w:tab/>
      </w:r>
      <w:r>
        <w:tab/>
      </w:r>
      <w:r w:rsidR="006304BE">
        <w:t>Peak EIRP for 60 GHz</w:t>
      </w:r>
    </w:p>
    <w:p w14:paraId="0A84A06B" w14:textId="08DCD1B6" w:rsidR="00FE5FDC" w:rsidRPr="004802F5" w:rsidRDefault="00FE5FDC" w:rsidP="00FE5FDC">
      <w:pPr>
        <w:rPr>
          <w:rFonts w:ascii="Arial" w:hAnsi="Arial" w:cs="Arial"/>
        </w:rPr>
      </w:pPr>
      <w:r w:rsidRPr="004802F5">
        <w:rPr>
          <w:rFonts w:ascii="Arial" w:hAnsi="Arial" w:cs="Arial"/>
        </w:rPr>
        <w:t>Collecting all the parameters for the peak EIRP</w:t>
      </w:r>
      <w:r w:rsidR="001A47A6" w:rsidRPr="004802F5">
        <w:rPr>
          <w:rFonts w:ascii="Arial" w:hAnsi="Arial" w:cs="Arial"/>
        </w:rPr>
        <w:t xml:space="preserve"> and considering the PA performance analysis</w:t>
      </w:r>
      <w:r w:rsidRPr="004802F5">
        <w:rPr>
          <w:rFonts w:ascii="Arial" w:hAnsi="Arial" w:cs="Arial"/>
        </w:rPr>
        <w:t xml:space="preserve">, we have estimated the minimum peak EIRP for </w:t>
      </w:r>
      <w:r w:rsidR="005C4094" w:rsidRPr="004802F5">
        <w:rPr>
          <w:rFonts w:ascii="Arial" w:hAnsi="Arial" w:cs="Arial"/>
        </w:rPr>
        <w:t xml:space="preserve">60 GHz </w:t>
      </w:r>
      <w:r w:rsidR="00920530">
        <w:rPr>
          <w:rFonts w:ascii="Arial" w:hAnsi="Arial" w:cs="Arial"/>
        </w:rPr>
        <w:t xml:space="preserve">with 8 antenna </w:t>
      </w:r>
      <w:r w:rsidR="00920530" w:rsidRPr="00E47500">
        <w:rPr>
          <w:rFonts w:ascii="Arial" w:hAnsi="Arial" w:cs="Arial"/>
        </w:rPr>
        <w:t xml:space="preserve">elements </w:t>
      </w:r>
      <w:r w:rsidRPr="000B318E">
        <w:rPr>
          <w:rFonts w:ascii="Arial" w:hAnsi="Arial" w:cs="Arial"/>
        </w:rPr>
        <w:t xml:space="preserve">is </w:t>
      </w:r>
      <w:r w:rsidR="00C22F9C" w:rsidRPr="000B318E">
        <w:rPr>
          <w:rFonts w:ascii="Arial" w:hAnsi="Arial" w:cs="Arial"/>
        </w:rPr>
        <w:t>9</w:t>
      </w:r>
      <w:r w:rsidR="001A47A6" w:rsidRPr="000B318E">
        <w:rPr>
          <w:rFonts w:ascii="Arial" w:hAnsi="Arial" w:cs="Arial"/>
        </w:rPr>
        <w:t>.</w:t>
      </w:r>
      <w:r w:rsidR="00C22F9C" w:rsidRPr="000B318E">
        <w:rPr>
          <w:rFonts w:ascii="Arial" w:hAnsi="Arial" w:cs="Arial"/>
        </w:rPr>
        <w:t>2</w:t>
      </w:r>
      <w:r w:rsidRPr="000B318E">
        <w:rPr>
          <w:rFonts w:ascii="Arial" w:hAnsi="Arial" w:cs="Arial"/>
        </w:rPr>
        <w:t xml:space="preserve"> dBm</w:t>
      </w:r>
      <w:r w:rsidR="00920530" w:rsidRPr="000B318E">
        <w:rPr>
          <w:rFonts w:ascii="Arial" w:hAnsi="Arial" w:cs="Arial"/>
        </w:rPr>
        <w:t>.</w:t>
      </w:r>
    </w:p>
    <w:tbl>
      <w:tblPr>
        <w:tblW w:w="96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9"/>
        <w:gridCol w:w="1178"/>
        <w:gridCol w:w="1905"/>
        <w:gridCol w:w="1824"/>
      </w:tblGrid>
      <w:tr w:rsidR="00FE5FDC" w:rsidRPr="001B1ED0" w14:paraId="74FDF68D" w14:textId="77777777" w:rsidTr="007636E0">
        <w:trPr>
          <w:trHeight w:val="208"/>
        </w:trPr>
        <w:tc>
          <w:tcPr>
            <w:tcW w:w="47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D0ACC8A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Parameter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558F4B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Unit</w:t>
            </w:r>
          </w:p>
        </w:tc>
        <w:tc>
          <w:tcPr>
            <w:tcW w:w="3729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766FCD2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Proposal</w:t>
            </w:r>
          </w:p>
        </w:tc>
      </w:tr>
      <w:tr w:rsidR="00FE5FDC" w:rsidRPr="001B1ED0" w14:paraId="292FC8CC" w14:textId="77777777" w:rsidTr="007636E0">
        <w:trPr>
          <w:trHeight w:val="164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DE87F80" w14:textId="77777777" w:rsidR="00FE5FDC" w:rsidRPr="00FE5FDC" w:rsidRDefault="00FE5FDC" w:rsidP="007636E0">
            <w:pPr>
              <w:spacing w:after="0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B702A23" w14:textId="77777777" w:rsidR="00FE5FDC" w:rsidRPr="00FE5FDC" w:rsidRDefault="00FE5FDC" w:rsidP="007636E0">
            <w:pPr>
              <w:spacing w:after="0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90D7C59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Nominal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683115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Tolerance</w:t>
            </w:r>
          </w:p>
        </w:tc>
      </w:tr>
      <w:tr w:rsidR="00FE5FDC" w:rsidRPr="001B1ED0" w14:paraId="44E0BE36" w14:textId="77777777" w:rsidTr="007636E0">
        <w:trPr>
          <w:trHeight w:val="350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2FEC3DC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Frequency range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ACAE3C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GHz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5A4E913" w14:textId="0DC759D7" w:rsidR="00FE5FDC" w:rsidRPr="00FE5FDC" w:rsidRDefault="00920530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57 </w:t>
            </w:r>
            <w:r w:rsidR="00FE5FDC"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– 71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28E3700" w14:textId="60E00908" w:rsidR="00FE5FDC" w:rsidRPr="00FE5FDC" w:rsidRDefault="00920530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57</w:t>
            </w:r>
            <w:r w:rsidR="00FE5FDC"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– 71</w:t>
            </w:r>
          </w:p>
        </w:tc>
      </w:tr>
      <w:tr w:rsidR="00FE5FDC" w:rsidRPr="001B1ED0" w14:paraId="04946059" w14:textId="77777777" w:rsidTr="00FE5FDC">
        <w:trPr>
          <w:trHeight w:val="336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EDF4D5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Pout per element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FD679B4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dBm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207BEA3" w14:textId="742A8B59" w:rsidR="00FE5FDC" w:rsidRPr="000B318E" w:rsidRDefault="00C22F9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2.50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E2961A9" w14:textId="1141DC9B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0</w:t>
            </w:r>
            <w:r w:rsidR="009E3A56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.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00</w:t>
            </w:r>
          </w:p>
        </w:tc>
      </w:tr>
      <w:tr w:rsidR="00FE5FDC" w:rsidRPr="001B1ED0" w14:paraId="34D3DEE7" w14:textId="77777777" w:rsidTr="00FE5FDC">
        <w:trPr>
          <w:trHeight w:val="256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40E28A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# </w:t>
            </w:r>
            <w:proofErr w:type="gramStart"/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of</w:t>
            </w:r>
            <w:proofErr w:type="gramEnd"/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antennas in an array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33FA86B" w14:textId="77777777" w:rsidR="00FE5FDC" w:rsidRPr="00FE5FDC" w:rsidRDefault="00FE5FDC" w:rsidP="007636E0">
            <w:pPr>
              <w:spacing w:after="0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2CD403" w14:textId="2E128AD0" w:rsidR="00FE5FDC" w:rsidRPr="000B318E" w:rsidRDefault="00C22F9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FE5FDC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ECE20FA" w14:textId="77777777" w:rsidR="00FE5FDC" w:rsidRPr="00FE5FDC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</w:tr>
      <w:tr w:rsidR="00FE5FDC" w:rsidRPr="001B1ED0" w14:paraId="5F7FECA2" w14:textId="77777777" w:rsidTr="00FE5FDC">
        <w:trPr>
          <w:trHeight w:val="288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F1B13B8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Total conducted power per polarization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D03E7B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dBm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BF9B6D9" w14:textId="6ACC29FE" w:rsidR="00FE5FDC" w:rsidRPr="000B318E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  <w:r w:rsidR="00C22F9C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  <w:r w:rsidR="00C22F9C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E86538" w14:textId="1BF80C29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2</w:t>
            </w:r>
            <w:r w:rsidR="009E3A56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.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00</w:t>
            </w:r>
          </w:p>
        </w:tc>
      </w:tr>
      <w:tr w:rsidR="00FE5FDC" w:rsidRPr="001B1ED0" w14:paraId="1DD5C471" w14:textId="77777777" w:rsidTr="00FE5FDC">
        <w:trPr>
          <w:trHeight w:val="250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9A5F425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Average antenna element gain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93FB7D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proofErr w:type="spellStart"/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dBi</w:t>
            </w:r>
            <w:proofErr w:type="spellEnd"/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E23F8A1" w14:textId="39B49C7D" w:rsidR="00FE5FDC" w:rsidRPr="000B318E" w:rsidRDefault="00FE5FDC" w:rsidP="007636E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3</w:t>
            </w:r>
            <w:r w:rsidR="009E3A56"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00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505E2AD" w14:textId="77777777" w:rsidR="00FE5FDC" w:rsidRPr="00FE5FDC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</w:tr>
      <w:tr w:rsidR="00FE5FDC" w:rsidRPr="001B1ED0" w14:paraId="5665B037" w14:textId="77777777" w:rsidTr="00FE5FDC">
        <w:trPr>
          <w:trHeight w:val="268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CDDE25E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Antenna gain roll-off loss versus frequency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41F648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8920299" w14:textId="4570CE91" w:rsidR="00FE5FDC" w:rsidRPr="000B318E" w:rsidRDefault="00C22F9C" w:rsidP="007636E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-2.50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47A6446" w14:textId="77777777" w:rsidR="00FE5FDC" w:rsidRPr="00FE5FDC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</w:tr>
      <w:tr w:rsidR="00FE5FDC" w:rsidRPr="001B1ED0" w14:paraId="1B856FB6" w14:textId="77777777" w:rsidTr="00FE5FDC">
        <w:trPr>
          <w:trHeight w:val="286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625FF35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Realized antenna array gain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BC43D5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proofErr w:type="spellStart"/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dBi</w:t>
            </w:r>
            <w:proofErr w:type="spellEnd"/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3832955" w14:textId="1F0F64DD" w:rsidR="00FE5FDC" w:rsidRPr="000B318E" w:rsidRDefault="00C22F9C" w:rsidP="007636E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US" w:eastAsia="en-GB"/>
              </w:rPr>
            </w:pP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9</w:t>
            </w:r>
            <w:r w:rsidR="009E3A56"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.</w:t>
            </w:r>
            <w:r w:rsidR="007C3B0A"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5</w:t>
            </w: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9D56B62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FE5FDC" w:rsidRPr="001B1ED0" w14:paraId="6D1DFB8A" w14:textId="77777777" w:rsidTr="00FE5FDC">
        <w:trPr>
          <w:trHeight w:val="262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91B5C2D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Polarization gain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AC19FD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A6DF17A" w14:textId="021AB04C" w:rsidR="00FE5FDC" w:rsidRPr="000B318E" w:rsidRDefault="00FE5FDC" w:rsidP="007636E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2</w:t>
            </w:r>
            <w:r w:rsidR="009E3A56"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.80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D5A4BF" w14:textId="77777777" w:rsidR="00FE5FDC" w:rsidRPr="00FE5FDC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</w:tr>
      <w:tr w:rsidR="00FE5FDC" w:rsidRPr="001B1ED0" w14:paraId="73A3BE2F" w14:textId="77777777" w:rsidTr="007636E0">
        <w:trPr>
          <w:trHeight w:val="358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247DA44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Mismatch and transmission line loss including load pull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8D235F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6929DA0" w14:textId="254B29AB" w:rsidR="00FE5FDC" w:rsidRPr="000B318E" w:rsidRDefault="00FE5FDC" w:rsidP="007636E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-2</w:t>
            </w:r>
            <w:r w:rsidR="009E3A56"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.</w:t>
            </w:r>
            <w:r w:rsidR="007C3B0A"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9</w:t>
            </w: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1B5B9BF" w14:textId="68F5F246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</w:t>
            </w:r>
            <w:r w:rsidR="009E3A5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70</w:t>
            </w:r>
          </w:p>
        </w:tc>
      </w:tr>
      <w:tr w:rsidR="00FE5FDC" w:rsidRPr="001B1ED0" w14:paraId="73EB3DDD" w14:textId="77777777" w:rsidTr="007636E0">
        <w:trPr>
          <w:trHeight w:val="350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BC3FD32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Beamforming loss (phase shifter and amplitude error)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8D54533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8CC8DDF" w14:textId="059B8C65" w:rsidR="00FE5FDC" w:rsidRPr="000B318E" w:rsidRDefault="00FE5FDC" w:rsidP="007636E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-2</w:t>
            </w:r>
            <w:r w:rsidR="009E3A56"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A6B5D69" w14:textId="0DC12F45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</w:t>
            </w:r>
            <w:r w:rsidR="009E3A5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60</w:t>
            </w:r>
          </w:p>
        </w:tc>
      </w:tr>
      <w:tr w:rsidR="00FE5FDC" w:rsidRPr="001B1ED0" w14:paraId="12BC86A9" w14:textId="77777777" w:rsidTr="00FE5FDC">
        <w:trPr>
          <w:trHeight w:val="248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2B13462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Form factor integration losses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335910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EC7CE6" w14:textId="5943A75A" w:rsidR="00FE5FDC" w:rsidRPr="000B318E" w:rsidRDefault="00FE5FDC" w:rsidP="007636E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-4</w:t>
            </w:r>
            <w:r w:rsidR="009E3A56"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  <w:t>00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2806558" w14:textId="2943832F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</w:t>
            </w:r>
            <w:r w:rsidR="009E3A5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</w:tr>
      <w:tr w:rsidR="00FE5FDC" w:rsidRPr="001B1ED0" w14:paraId="757811E0" w14:textId="77777777" w:rsidTr="00FE5FDC">
        <w:trPr>
          <w:trHeight w:val="252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86C2E2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Total implementation loss (nominal)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DEF3F80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E6404D0" w14:textId="7E4FD165" w:rsidR="00FE5FDC" w:rsidRPr="000B318E" w:rsidRDefault="00FE5FDC" w:rsidP="007636E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-9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7C3B0A" w:rsidRPr="000B318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4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E198E62" w14:textId="60482E30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-3</w:t>
            </w:r>
            <w:r w:rsidR="009E3A5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30</w:t>
            </w:r>
          </w:p>
        </w:tc>
      </w:tr>
      <w:tr w:rsidR="00FE5FDC" w:rsidRPr="001B1ED0" w14:paraId="37750EC1" w14:textId="77777777" w:rsidTr="00FE5FDC">
        <w:trPr>
          <w:trHeight w:val="269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A52BB22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Total implementation loss (worst case)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2E1CB75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B474BFA" w14:textId="77777777" w:rsidR="00FE5FDC" w:rsidRPr="000B318E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3A950E" w14:textId="77777777" w:rsidR="00FE5FDC" w:rsidRPr="00FE5FDC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</w:tr>
      <w:tr w:rsidR="00FE5FDC" w:rsidRPr="001B1ED0" w14:paraId="63E76ADE" w14:textId="77777777" w:rsidTr="00FE5FDC">
        <w:trPr>
          <w:trHeight w:val="274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0C3E5B2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Peak EIRP (Nominal)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64FA081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dBm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7CD293E" w14:textId="146EAACB" w:rsidR="00FE5FDC" w:rsidRPr="000B318E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  <w:r w:rsidR="00C22F9C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81148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="00C22F9C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4B3E1B9" w14:textId="77777777" w:rsidR="00FE5FDC" w:rsidRPr="00FE5FDC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</w:tr>
      <w:tr w:rsidR="00FE5FDC" w:rsidRPr="001B1ED0" w14:paraId="6C73709E" w14:textId="77777777" w:rsidTr="00FE5FDC">
        <w:trPr>
          <w:trHeight w:val="264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FFBBFBC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Tolerance (+/-)</w:t>
            </w:r>
          </w:p>
        </w:tc>
        <w:tc>
          <w:tcPr>
            <w:tcW w:w="117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7F75727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190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D7546D" w14:textId="77777777" w:rsidR="00FE5FDC" w:rsidRPr="000B318E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DCEAA99" w14:textId="1FBF931D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-5</w:t>
            </w:r>
            <w:r w:rsidR="009E3A5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30</w:t>
            </w:r>
          </w:p>
        </w:tc>
      </w:tr>
      <w:tr w:rsidR="00FE5FDC" w:rsidRPr="001B1ED0" w14:paraId="57B94C29" w14:textId="77777777" w:rsidTr="00FE5FDC">
        <w:trPr>
          <w:trHeight w:val="268"/>
        </w:trPr>
        <w:tc>
          <w:tcPr>
            <w:tcW w:w="4729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3B450B7" w14:textId="77777777" w:rsidR="00FE5FDC" w:rsidRPr="00FE5FDC" w:rsidRDefault="00FE5FDC" w:rsidP="007636E0">
            <w:pPr>
              <w:spacing w:after="0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Peak EIRP (Minimum)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8944EF" w14:textId="77777777" w:rsidR="00FE5FDC" w:rsidRPr="00FE5FDC" w:rsidRDefault="00FE5FD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dBm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8267777" w14:textId="4936B439" w:rsidR="00FE5FDC" w:rsidRPr="000B318E" w:rsidRDefault="00C22F9C" w:rsidP="007636E0">
            <w:pPr>
              <w:spacing w:after="0"/>
              <w:jc w:val="center"/>
              <w:rPr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9</w:t>
            </w:r>
            <w:r w:rsidR="009E3A56" w:rsidRPr="000B3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6C1E6A0" w14:textId="77777777" w:rsidR="00FE5FDC" w:rsidRPr="00FE5FDC" w:rsidRDefault="00FE5FDC" w:rsidP="007636E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</w:tr>
    </w:tbl>
    <w:p w14:paraId="58E9ACBB" w14:textId="6A5C58BB" w:rsidR="00F65429" w:rsidRDefault="00F65429" w:rsidP="00F65429"/>
    <w:p w14:paraId="73C4FB96" w14:textId="3F7C3537" w:rsidR="001A47A6" w:rsidRPr="001A47A6" w:rsidRDefault="007353E8" w:rsidP="001A47A6">
      <w:pPr>
        <w:spacing w:after="120"/>
        <w:jc w:val="both"/>
        <w:rPr>
          <w:rFonts w:ascii="Arial" w:hAnsi="Arial" w:cs="Arial"/>
          <w:i/>
          <w:iCs/>
        </w:rPr>
      </w:pPr>
      <w:r w:rsidRPr="0006680F">
        <w:rPr>
          <w:rFonts w:ascii="Arial" w:hAnsi="Arial" w:cs="Arial"/>
          <w:b/>
          <w:bCs/>
          <w:i/>
          <w:iCs/>
        </w:rPr>
        <w:t>Proposal 1</w:t>
      </w:r>
      <w:r w:rsidR="001A47A6" w:rsidRPr="0006680F">
        <w:rPr>
          <w:rFonts w:ascii="Arial" w:hAnsi="Arial" w:cs="Arial"/>
          <w:i/>
          <w:iCs/>
        </w:rPr>
        <w:t xml:space="preserve">: The single-band minimum peak EIRP requirement for 60 GHz is </w:t>
      </w:r>
      <w:r w:rsidR="00C22F9C" w:rsidRPr="0006680F">
        <w:rPr>
          <w:rFonts w:ascii="Arial" w:hAnsi="Arial" w:cs="Arial"/>
          <w:i/>
          <w:iCs/>
        </w:rPr>
        <w:t>9</w:t>
      </w:r>
      <w:r w:rsidR="001A47A6" w:rsidRPr="0006680F">
        <w:rPr>
          <w:rFonts w:ascii="Arial" w:hAnsi="Arial" w:cs="Arial"/>
          <w:i/>
          <w:iCs/>
        </w:rPr>
        <w:t>.</w:t>
      </w:r>
      <w:r w:rsidR="00C22F9C" w:rsidRPr="0006680F">
        <w:rPr>
          <w:rFonts w:ascii="Arial" w:hAnsi="Arial" w:cs="Arial"/>
          <w:i/>
          <w:iCs/>
        </w:rPr>
        <w:t>2</w:t>
      </w:r>
      <w:r w:rsidR="001A47A6" w:rsidRPr="0006680F">
        <w:rPr>
          <w:rFonts w:ascii="Arial" w:hAnsi="Arial" w:cs="Arial"/>
          <w:i/>
          <w:iCs/>
        </w:rPr>
        <w:t xml:space="preserve"> dBm.</w:t>
      </w:r>
    </w:p>
    <w:p w14:paraId="187FBF8E" w14:textId="3482EF62" w:rsidR="002D61E3" w:rsidRDefault="00491142" w:rsidP="00491142">
      <w:pPr>
        <w:pStyle w:val="Heading2"/>
      </w:pPr>
      <w:r>
        <w:lastRenderedPageBreak/>
        <w:t>2.</w:t>
      </w:r>
      <w:r w:rsidR="00920530">
        <w:t>2</w:t>
      </w:r>
      <w:r>
        <w:tab/>
      </w:r>
      <w:r w:rsidR="006304BE">
        <w:t>Peak EIS for 60 GHz</w:t>
      </w:r>
    </w:p>
    <w:p w14:paraId="40BD0D44" w14:textId="6315EE6A" w:rsidR="005C4094" w:rsidRPr="004802F5" w:rsidRDefault="005C4094" w:rsidP="005C4094">
      <w:pPr>
        <w:rPr>
          <w:rFonts w:ascii="Arial" w:hAnsi="Arial" w:cs="Arial"/>
        </w:rPr>
      </w:pPr>
      <w:r w:rsidRPr="004802F5">
        <w:rPr>
          <w:rFonts w:ascii="Arial" w:hAnsi="Arial" w:cs="Arial"/>
        </w:rPr>
        <w:t>Collecting all the parameters for the REFSENS for 60 GHz</w:t>
      </w:r>
      <w:r w:rsidR="001A47A6" w:rsidRPr="004802F5">
        <w:rPr>
          <w:rFonts w:ascii="Arial" w:hAnsi="Arial" w:cs="Arial"/>
        </w:rPr>
        <w:t xml:space="preserve"> considering the LNA performance analysis</w:t>
      </w:r>
      <w:r w:rsidRPr="004802F5">
        <w:rPr>
          <w:rFonts w:ascii="Arial" w:hAnsi="Arial" w:cs="Arial"/>
        </w:rPr>
        <w:t>, we have estimated the REFSENS budget</w:t>
      </w:r>
      <w:r w:rsidR="00920530">
        <w:rPr>
          <w:rFonts w:ascii="Arial" w:hAnsi="Arial" w:cs="Arial"/>
        </w:rPr>
        <w:t xml:space="preserve"> with 8 antenna elements is</w:t>
      </w:r>
      <w:r w:rsidRPr="004802F5">
        <w:rPr>
          <w:rFonts w:ascii="Arial" w:hAnsi="Arial" w:cs="Arial"/>
        </w:rPr>
        <w:t xml:space="preserve"> -</w:t>
      </w:r>
      <w:r w:rsidR="00E135B7" w:rsidRPr="000B318E">
        <w:rPr>
          <w:rFonts w:ascii="Arial" w:hAnsi="Arial" w:cs="Arial"/>
        </w:rPr>
        <w:t>67.81</w:t>
      </w:r>
      <w:r w:rsidRPr="000B318E">
        <w:rPr>
          <w:rFonts w:ascii="Arial" w:hAnsi="Arial" w:cs="Arial"/>
        </w:rPr>
        <w:t xml:space="preserve"> dBm/</w:t>
      </w:r>
      <w:r w:rsidR="00920530" w:rsidRPr="000B318E">
        <w:rPr>
          <w:rFonts w:ascii="Arial" w:hAnsi="Arial" w:cs="Arial"/>
        </w:rPr>
        <w:t>4</w:t>
      </w:r>
      <w:r w:rsidRPr="000B318E">
        <w:rPr>
          <w:rFonts w:ascii="Arial" w:hAnsi="Arial" w:cs="Arial"/>
        </w:rPr>
        <w:t>0</w:t>
      </w:r>
      <w:r w:rsidR="00920530" w:rsidRPr="000B318E">
        <w:rPr>
          <w:rFonts w:ascii="Arial" w:hAnsi="Arial" w:cs="Arial"/>
        </w:rPr>
        <w:t xml:space="preserve">0 </w:t>
      </w:r>
      <w:proofErr w:type="spellStart"/>
      <w:r w:rsidRPr="000B318E">
        <w:rPr>
          <w:rFonts w:ascii="Arial" w:hAnsi="Arial" w:cs="Arial"/>
        </w:rPr>
        <w:t>MHz.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1134"/>
        <w:gridCol w:w="3544"/>
      </w:tblGrid>
      <w:tr w:rsidR="005C4094" w:rsidRPr="001B1ED0" w14:paraId="2A5D1EDE" w14:textId="77777777" w:rsidTr="005C4094">
        <w:trPr>
          <w:trHeight w:val="248"/>
        </w:trPr>
        <w:tc>
          <w:tcPr>
            <w:tcW w:w="4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FB2B54F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Parameter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E255BD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Unit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7001CCA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Proposal</w:t>
            </w:r>
          </w:p>
        </w:tc>
      </w:tr>
      <w:tr w:rsidR="005C4094" w:rsidRPr="001B1ED0" w14:paraId="012CC2F6" w14:textId="77777777" w:rsidTr="005C4094">
        <w:trPr>
          <w:trHeight w:val="382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63BBC29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Frequency range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AE555F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GHz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70E0D9B" w14:textId="7015B3D4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  <w:r w:rsidR="00920530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  <w:r w:rsidRPr="00FE5F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– 71</w:t>
            </w:r>
          </w:p>
        </w:tc>
      </w:tr>
      <w:tr w:rsidR="005C4094" w:rsidRPr="001B1ED0" w14:paraId="6078E6AF" w14:textId="77777777" w:rsidTr="005C4094">
        <w:trPr>
          <w:trHeight w:val="266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D400E11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SNR Requirement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D686C96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A1A5D44" w14:textId="688656C4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</w:tr>
      <w:tr w:rsidR="005C4094" w:rsidRPr="001B1ED0" w14:paraId="216F5B43" w14:textId="77777777" w:rsidTr="005C4094">
        <w:trPr>
          <w:trHeight w:val="248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936BC3E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Bandwidth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E042E1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D729FF6" w14:textId="2F87451D" w:rsidR="005C4094" w:rsidRPr="000B318E" w:rsidRDefault="00E135B7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40</w:t>
            </w:r>
            <w:r w:rsidR="005C4094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5C4094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</w:tr>
      <w:tr w:rsidR="005C4094" w:rsidRPr="001B1ED0" w14:paraId="6E26F392" w14:textId="77777777" w:rsidTr="005C4094">
        <w:trPr>
          <w:trHeight w:val="288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80CEA56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Thermal Noise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286CCA5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dBm/Hz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865A2E4" w14:textId="62CB22E3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-174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</w:tr>
      <w:tr w:rsidR="005C4094" w:rsidRPr="001B1ED0" w14:paraId="12B0A78D" w14:textId="77777777" w:rsidTr="005C4094">
        <w:trPr>
          <w:trHeight w:val="248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75B13DC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Noise Figure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C15C773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A91492A" w14:textId="27305E53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  <w:r w:rsidR="00F224A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5C4094" w:rsidRPr="001B1ED0" w14:paraId="3D42A190" w14:textId="77777777" w:rsidTr="005C4094">
        <w:trPr>
          <w:trHeight w:val="282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189727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# </w:t>
            </w:r>
            <w:proofErr w:type="gramStart"/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of</w:t>
            </w:r>
            <w:proofErr w:type="gramEnd"/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antennas in an array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06B7F39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FC6F32" w14:textId="4A1232F7" w:rsidR="005C4094" w:rsidRPr="000B318E" w:rsidRDefault="00E135B7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5C4094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</w:tr>
      <w:tr w:rsidR="005C4094" w:rsidRPr="001B1ED0" w14:paraId="2C05512C" w14:textId="77777777" w:rsidTr="005C4094">
        <w:trPr>
          <w:trHeight w:val="260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03CE755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Average antenna element gain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B836F6F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dBi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56E111" w14:textId="4971F001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F224A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</w:tr>
      <w:tr w:rsidR="005C4094" w:rsidRPr="001B1ED0" w14:paraId="5A6F0C77" w14:textId="77777777" w:rsidTr="005C4094">
        <w:trPr>
          <w:trHeight w:val="290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07D289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Realized antenna array gain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E24AB89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D5717A" w14:textId="3328A6F2" w:rsidR="005C4094" w:rsidRPr="000B318E" w:rsidRDefault="00E135B7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81148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  <w:r w:rsidR="00F224A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5C4094" w:rsidRPr="001B1ED0" w14:paraId="05D38A25" w14:textId="77777777" w:rsidTr="005C4094">
        <w:trPr>
          <w:trHeight w:val="248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3E2571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Diversity Gain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82F55AF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F721AB" w14:textId="2AE941C0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  <w:r w:rsidR="00846C8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</w:tr>
      <w:tr w:rsidR="005C4094" w:rsidRPr="001B1ED0" w14:paraId="016CC600" w14:textId="77777777" w:rsidTr="005C4094">
        <w:trPr>
          <w:trHeight w:val="284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676BEF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Antenna gain roll-off loss versus frequency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A47608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50F251" w14:textId="323B7F49" w:rsidR="005C4094" w:rsidRPr="000B318E" w:rsidRDefault="00E135B7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81148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  <w:r w:rsidR="00F224A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5C4094" w:rsidRPr="001B1ED0" w14:paraId="088BBDAC" w14:textId="77777777" w:rsidTr="005C4094">
        <w:trPr>
          <w:trHeight w:val="273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4F4A6CC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Mismatch and transmission line loss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8AFADCF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6ABD15E" w14:textId="23913DBA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-3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81148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5C4094" w:rsidRPr="001B1ED0" w14:paraId="63F0BBE1" w14:textId="77777777" w:rsidTr="005C4094">
        <w:trPr>
          <w:trHeight w:val="264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3F81DA3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Beamforming Loss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095F239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7A3FDC" w14:textId="2C8CBD8B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</w:t>
            </w:r>
            <w:r w:rsidR="00F224A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F224A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</w:t>
            </w:r>
          </w:p>
        </w:tc>
      </w:tr>
      <w:tr w:rsidR="005C4094" w:rsidRPr="001B1ED0" w14:paraId="482242F4" w14:textId="77777777" w:rsidTr="005C4094">
        <w:trPr>
          <w:trHeight w:val="260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64823A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Total Insertion Loss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BE4BC98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123DEAC" w14:textId="2BF86637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</w:t>
            </w:r>
            <w:r w:rsidR="00F224A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811487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5C4094" w:rsidRPr="001B1ED0" w14:paraId="603541EE" w14:textId="77777777" w:rsidTr="005C4094">
        <w:trPr>
          <w:trHeight w:val="248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6F55A4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Form factor Integration losses</w:t>
            </w:r>
          </w:p>
        </w:tc>
        <w:tc>
          <w:tcPr>
            <w:tcW w:w="11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B356DF5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C85A19" w14:textId="1206AF78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-6</w:t>
            </w:r>
            <w:r w:rsidR="009E3A56"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0B318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00</w:t>
            </w:r>
          </w:p>
        </w:tc>
      </w:tr>
      <w:tr w:rsidR="005C4094" w:rsidRPr="001B1ED0" w14:paraId="751958F5" w14:textId="77777777" w:rsidTr="005C4094">
        <w:trPr>
          <w:trHeight w:val="289"/>
        </w:trPr>
        <w:tc>
          <w:tcPr>
            <w:tcW w:w="467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2F20EC" w14:textId="77777777" w:rsidR="005C4094" w:rsidRPr="005C4094" w:rsidRDefault="005C4094" w:rsidP="007636E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REFSENS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0EF94B" w14:textId="77777777" w:rsidR="005C4094" w:rsidRPr="005C4094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C409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dBm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7E79F4" w14:textId="29950A14" w:rsidR="005C4094" w:rsidRPr="000B318E" w:rsidRDefault="005C4094" w:rsidP="007636E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3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-</w:t>
            </w:r>
            <w:r w:rsidR="00E135B7" w:rsidRPr="000B3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67</w:t>
            </w:r>
            <w:r w:rsidR="009E3A56" w:rsidRPr="000B3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  <w:r w:rsidR="00811487" w:rsidRPr="000B3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8</w:t>
            </w:r>
            <w:r w:rsidR="00E135B7" w:rsidRPr="000B3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</w:tbl>
    <w:p w14:paraId="7D365849" w14:textId="77777777" w:rsidR="005C4094" w:rsidRDefault="005C4094" w:rsidP="007E5AE9">
      <w:pPr>
        <w:spacing w:after="120"/>
        <w:jc w:val="both"/>
        <w:rPr>
          <w:rFonts w:ascii="Arial" w:hAnsi="Arial" w:cs="Arial"/>
        </w:rPr>
      </w:pPr>
    </w:p>
    <w:p w14:paraId="636E59A1" w14:textId="77777777" w:rsidR="00A46291" w:rsidRPr="006054D7" w:rsidRDefault="00A46291" w:rsidP="006054D7">
      <w:pPr>
        <w:spacing w:after="0"/>
        <w:jc w:val="both"/>
        <w:rPr>
          <w:rFonts w:ascii="Arial" w:hAnsi="Arial" w:cs="Arial"/>
        </w:rPr>
      </w:pPr>
    </w:p>
    <w:p w14:paraId="3963EC14" w14:textId="4DFF1035" w:rsidR="009F2B71" w:rsidRPr="001A47A6" w:rsidRDefault="007353E8" w:rsidP="001A47A6">
      <w:pPr>
        <w:spacing w:after="120"/>
        <w:jc w:val="both"/>
        <w:rPr>
          <w:rFonts w:ascii="Arial" w:hAnsi="Arial" w:cs="Arial"/>
          <w:i/>
          <w:iCs/>
        </w:rPr>
      </w:pPr>
      <w:r w:rsidRPr="0006680F">
        <w:rPr>
          <w:rFonts w:ascii="Arial" w:hAnsi="Arial" w:cs="Arial"/>
          <w:b/>
          <w:bCs/>
          <w:i/>
          <w:iCs/>
        </w:rPr>
        <w:t>Proposal 2</w:t>
      </w:r>
      <w:r w:rsidR="007E5AE9" w:rsidRPr="0006680F">
        <w:rPr>
          <w:rFonts w:ascii="Arial" w:hAnsi="Arial" w:cs="Arial"/>
          <w:i/>
          <w:iCs/>
        </w:rPr>
        <w:t xml:space="preserve">: </w:t>
      </w:r>
      <w:r w:rsidR="001A47A6" w:rsidRPr="0006680F">
        <w:rPr>
          <w:rFonts w:ascii="Arial" w:hAnsi="Arial" w:cs="Arial"/>
          <w:i/>
          <w:iCs/>
        </w:rPr>
        <w:t>The single-band peak EIS requirement for 60 GHz is -</w:t>
      </w:r>
      <w:r w:rsidR="00E135B7" w:rsidRPr="0006680F">
        <w:rPr>
          <w:rFonts w:ascii="Arial" w:hAnsi="Arial" w:cs="Arial"/>
          <w:i/>
          <w:iCs/>
        </w:rPr>
        <w:t>67</w:t>
      </w:r>
      <w:r w:rsidR="001A47A6" w:rsidRPr="0006680F">
        <w:rPr>
          <w:rFonts w:ascii="Arial" w:hAnsi="Arial" w:cs="Arial"/>
          <w:i/>
          <w:iCs/>
        </w:rPr>
        <w:t>.</w:t>
      </w:r>
      <w:r w:rsidR="00811487" w:rsidRPr="0006680F">
        <w:rPr>
          <w:rFonts w:ascii="Arial" w:hAnsi="Arial" w:cs="Arial"/>
          <w:i/>
          <w:iCs/>
        </w:rPr>
        <w:t>8</w:t>
      </w:r>
      <w:r w:rsidR="00E135B7" w:rsidRPr="0006680F">
        <w:rPr>
          <w:rFonts w:ascii="Arial" w:hAnsi="Arial" w:cs="Arial"/>
          <w:i/>
          <w:iCs/>
        </w:rPr>
        <w:t>1</w:t>
      </w:r>
      <w:r w:rsidR="001A47A6" w:rsidRPr="0006680F">
        <w:rPr>
          <w:rFonts w:ascii="Arial" w:hAnsi="Arial" w:cs="Arial"/>
          <w:i/>
          <w:iCs/>
        </w:rPr>
        <w:t xml:space="preserve"> dBm/</w:t>
      </w:r>
      <w:r w:rsidR="00E135B7" w:rsidRPr="0006680F">
        <w:rPr>
          <w:rFonts w:ascii="Arial" w:hAnsi="Arial" w:cs="Arial"/>
          <w:i/>
          <w:iCs/>
        </w:rPr>
        <w:t>4</w:t>
      </w:r>
      <w:r w:rsidR="001A47A6" w:rsidRPr="0006680F">
        <w:rPr>
          <w:rFonts w:ascii="Arial" w:hAnsi="Arial" w:cs="Arial"/>
          <w:i/>
          <w:iCs/>
        </w:rPr>
        <w:t>0</w:t>
      </w:r>
      <w:r w:rsidR="00E135B7" w:rsidRPr="0006680F">
        <w:rPr>
          <w:rFonts w:ascii="Arial" w:hAnsi="Arial" w:cs="Arial"/>
          <w:i/>
          <w:iCs/>
        </w:rPr>
        <w:t>0</w:t>
      </w:r>
      <w:r w:rsidR="001A47A6" w:rsidRPr="0006680F">
        <w:rPr>
          <w:rFonts w:ascii="Arial" w:hAnsi="Arial" w:cs="Arial"/>
          <w:i/>
          <w:iCs/>
        </w:rPr>
        <w:t xml:space="preserve"> </w:t>
      </w:r>
      <w:proofErr w:type="spellStart"/>
      <w:r w:rsidR="001A47A6" w:rsidRPr="0006680F">
        <w:rPr>
          <w:rFonts w:ascii="Arial" w:hAnsi="Arial" w:cs="Arial"/>
          <w:i/>
          <w:iCs/>
        </w:rPr>
        <w:t>MHz</w:t>
      </w:r>
      <w:r w:rsidR="0006680F" w:rsidRPr="0006680F">
        <w:rPr>
          <w:rFonts w:ascii="Arial" w:hAnsi="Arial" w:cs="Arial"/>
          <w:i/>
          <w:iCs/>
        </w:rPr>
        <w:t>.</w:t>
      </w:r>
      <w:proofErr w:type="spellEnd"/>
      <w:r w:rsidR="001A47A6">
        <w:rPr>
          <w:rFonts w:ascii="Arial" w:hAnsi="Arial" w:cs="Arial"/>
          <w:i/>
          <w:iCs/>
        </w:rPr>
        <w:t xml:space="preserve"> </w:t>
      </w: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1A1A36B6" w14:textId="3899F332" w:rsidR="00F63DD3" w:rsidRDefault="00301BA3" w:rsidP="007353E8">
      <w:pPr>
        <w:rPr>
          <w:rFonts w:ascii="Arial" w:hAnsi="Arial" w:cs="Arial"/>
        </w:rPr>
      </w:pPr>
      <w:r w:rsidRPr="00301BA3">
        <w:rPr>
          <w:rFonts w:ascii="Arial" w:hAnsi="Arial" w:cs="Arial"/>
        </w:rPr>
        <w:t xml:space="preserve">In this contribution, we </w:t>
      </w:r>
      <w:r w:rsidR="00F63DD3">
        <w:rPr>
          <w:rFonts w:ascii="Arial" w:hAnsi="Arial" w:cs="Arial"/>
        </w:rPr>
        <w:t>have provided a</w:t>
      </w:r>
      <w:r w:rsidR="0006680F">
        <w:rPr>
          <w:rFonts w:ascii="Arial" w:hAnsi="Arial" w:cs="Arial"/>
        </w:rPr>
        <w:t xml:space="preserve">n </w:t>
      </w:r>
      <w:r w:rsidR="00F63DD3">
        <w:rPr>
          <w:rFonts w:ascii="Arial" w:hAnsi="Arial" w:cs="Arial"/>
        </w:rPr>
        <w:t>estimate of the expected</w:t>
      </w:r>
      <w:r w:rsidR="001A47A6">
        <w:rPr>
          <w:rFonts w:ascii="Arial" w:hAnsi="Arial" w:cs="Arial"/>
        </w:rPr>
        <w:t xml:space="preserve"> minimum peak EIRP and EIS considering </w:t>
      </w:r>
      <w:r w:rsidR="00F63DD3">
        <w:rPr>
          <w:rFonts w:ascii="Arial" w:hAnsi="Arial" w:cs="Arial"/>
        </w:rPr>
        <w:t>the challenges to support the wideband 60 GHz operation</w:t>
      </w:r>
      <w:r w:rsidR="007353E8">
        <w:rPr>
          <w:rFonts w:ascii="Arial" w:hAnsi="Arial" w:cs="Arial"/>
        </w:rPr>
        <w:t xml:space="preserve"> with 8 antenna elements</w:t>
      </w:r>
      <w:r w:rsidR="00F63DD3">
        <w:rPr>
          <w:rFonts w:ascii="Arial" w:hAnsi="Arial" w:cs="Arial"/>
        </w:rPr>
        <w:t>.</w:t>
      </w:r>
      <w:r w:rsidR="004802F5">
        <w:rPr>
          <w:rFonts w:ascii="Arial" w:hAnsi="Arial" w:cs="Arial"/>
        </w:rPr>
        <w:br/>
      </w:r>
      <w:r w:rsidR="00F63DD3">
        <w:rPr>
          <w:rFonts w:ascii="Arial" w:hAnsi="Arial" w:cs="Arial"/>
        </w:rPr>
        <w:t xml:space="preserve">In summary, we have made the following </w:t>
      </w:r>
      <w:r w:rsidR="007353E8">
        <w:rPr>
          <w:rFonts w:ascii="Arial" w:hAnsi="Arial" w:cs="Arial"/>
        </w:rPr>
        <w:t>proposals:</w:t>
      </w:r>
    </w:p>
    <w:p w14:paraId="12F61F1A" w14:textId="243BCCD4" w:rsidR="001A47A6" w:rsidRPr="0006680F" w:rsidRDefault="007353E8" w:rsidP="001A47A6">
      <w:pPr>
        <w:spacing w:after="120"/>
        <w:jc w:val="both"/>
        <w:rPr>
          <w:rFonts w:ascii="Arial" w:hAnsi="Arial" w:cs="Arial"/>
          <w:i/>
          <w:iCs/>
        </w:rPr>
      </w:pPr>
      <w:r w:rsidRPr="0006680F">
        <w:rPr>
          <w:rFonts w:ascii="Arial" w:hAnsi="Arial" w:cs="Arial"/>
          <w:b/>
          <w:bCs/>
          <w:i/>
          <w:iCs/>
        </w:rPr>
        <w:t>Proposal 1</w:t>
      </w:r>
      <w:r w:rsidR="00913229" w:rsidRPr="0006680F">
        <w:rPr>
          <w:rFonts w:ascii="Arial" w:hAnsi="Arial" w:cs="Arial"/>
          <w:i/>
          <w:iCs/>
        </w:rPr>
        <w:t xml:space="preserve">: </w:t>
      </w:r>
      <w:r w:rsidR="001A47A6" w:rsidRPr="0006680F">
        <w:rPr>
          <w:rFonts w:ascii="Arial" w:hAnsi="Arial" w:cs="Arial"/>
          <w:i/>
          <w:iCs/>
        </w:rPr>
        <w:t xml:space="preserve">The single-band minimum peak EIRP requirement for 60 GHz is </w:t>
      </w:r>
      <w:r w:rsidR="00DA4605" w:rsidRPr="0006680F">
        <w:rPr>
          <w:rFonts w:ascii="Arial" w:hAnsi="Arial" w:cs="Arial"/>
          <w:i/>
          <w:iCs/>
        </w:rPr>
        <w:t>9</w:t>
      </w:r>
      <w:r w:rsidR="001A47A6" w:rsidRPr="0006680F">
        <w:rPr>
          <w:rFonts w:ascii="Arial" w:hAnsi="Arial" w:cs="Arial"/>
          <w:i/>
          <w:iCs/>
        </w:rPr>
        <w:t>.</w:t>
      </w:r>
      <w:r w:rsidR="00DA4605" w:rsidRPr="0006680F">
        <w:rPr>
          <w:rFonts w:ascii="Arial" w:hAnsi="Arial" w:cs="Arial"/>
          <w:i/>
          <w:iCs/>
        </w:rPr>
        <w:t>2</w:t>
      </w:r>
      <w:r w:rsidR="001A47A6" w:rsidRPr="0006680F">
        <w:rPr>
          <w:rFonts w:ascii="Arial" w:hAnsi="Arial" w:cs="Arial"/>
          <w:i/>
          <w:iCs/>
        </w:rPr>
        <w:t xml:space="preserve"> dBm.</w:t>
      </w:r>
    </w:p>
    <w:p w14:paraId="439114A3" w14:textId="70F9B38A" w:rsidR="001A47A6" w:rsidRPr="001A47A6" w:rsidRDefault="007353E8" w:rsidP="001A47A6">
      <w:pPr>
        <w:spacing w:after="120"/>
        <w:jc w:val="both"/>
        <w:rPr>
          <w:rFonts w:ascii="Arial" w:hAnsi="Arial" w:cs="Arial"/>
          <w:i/>
          <w:iCs/>
        </w:rPr>
      </w:pPr>
      <w:r w:rsidRPr="0006680F">
        <w:rPr>
          <w:rFonts w:ascii="Arial" w:hAnsi="Arial" w:cs="Arial"/>
          <w:b/>
          <w:bCs/>
          <w:i/>
          <w:iCs/>
        </w:rPr>
        <w:t>Proposal 2</w:t>
      </w:r>
      <w:r w:rsidR="00913229" w:rsidRPr="0006680F">
        <w:rPr>
          <w:rFonts w:ascii="Arial" w:hAnsi="Arial" w:cs="Arial"/>
          <w:i/>
          <w:iCs/>
        </w:rPr>
        <w:t xml:space="preserve">: </w:t>
      </w:r>
      <w:r w:rsidR="001A47A6" w:rsidRPr="0006680F">
        <w:rPr>
          <w:rFonts w:ascii="Arial" w:hAnsi="Arial" w:cs="Arial"/>
          <w:i/>
          <w:iCs/>
        </w:rPr>
        <w:t xml:space="preserve">The single-band peak EIS requirement for 60 GHz is </w:t>
      </w:r>
      <w:r w:rsidR="00DA4605" w:rsidRPr="0006680F">
        <w:rPr>
          <w:rFonts w:ascii="Arial" w:hAnsi="Arial" w:cs="Arial"/>
          <w:i/>
          <w:iCs/>
        </w:rPr>
        <w:t>-67</w:t>
      </w:r>
      <w:r w:rsidR="00811487" w:rsidRPr="0006680F">
        <w:rPr>
          <w:rFonts w:ascii="Arial" w:hAnsi="Arial" w:cs="Arial"/>
          <w:i/>
          <w:iCs/>
        </w:rPr>
        <w:t>.8</w:t>
      </w:r>
      <w:r w:rsidR="00DA4605" w:rsidRPr="0006680F">
        <w:rPr>
          <w:rFonts w:ascii="Arial" w:hAnsi="Arial" w:cs="Arial"/>
          <w:i/>
          <w:iCs/>
        </w:rPr>
        <w:t>1</w:t>
      </w:r>
      <w:r w:rsidR="00811487" w:rsidRPr="0006680F">
        <w:rPr>
          <w:rFonts w:ascii="Arial" w:hAnsi="Arial" w:cs="Arial"/>
          <w:i/>
          <w:iCs/>
        </w:rPr>
        <w:t xml:space="preserve"> dBm/</w:t>
      </w:r>
      <w:r w:rsidR="00DA4605" w:rsidRPr="0006680F">
        <w:rPr>
          <w:rFonts w:ascii="Arial" w:hAnsi="Arial" w:cs="Arial"/>
          <w:i/>
          <w:iCs/>
        </w:rPr>
        <w:t>40</w:t>
      </w:r>
      <w:r w:rsidR="00811487" w:rsidRPr="0006680F">
        <w:rPr>
          <w:rFonts w:ascii="Arial" w:hAnsi="Arial" w:cs="Arial"/>
          <w:i/>
          <w:iCs/>
        </w:rPr>
        <w:t xml:space="preserve">0 </w:t>
      </w:r>
      <w:proofErr w:type="spellStart"/>
      <w:r w:rsidR="00811487" w:rsidRPr="0006680F">
        <w:rPr>
          <w:rFonts w:ascii="Arial" w:hAnsi="Arial" w:cs="Arial"/>
          <w:i/>
          <w:iCs/>
        </w:rPr>
        <w:t>MH</w:t>
      </w:r>
      <w:r w:rsidR="000B318E">
        <w:rPr>
          <w:rFonts w:ascii="Arial" w:hAnsi="Arial" w:cs="Arial"/>
          <w:i/>
          <w:iCs/>
        </w:rPr>
        <w:t>z</w:t>
      </w:r>
      <w:r w:rsidR="00811487" w:rsidRPr="0006680F">
        <w:rPr>
          <w:rFonts w:ascii="Arial" w:hAnsi="Arial" w:cs="Arial"/>
          <w:i/>
          <w:iCs/>
        </w:rPr>
        <w:t>.</w:t>
      </w:r>
      <w:proofErr w:type="spellEnd"/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3C074039" w14:textId="77777777" w:rsidR="004768DA" w:rsidRPr="004768DA" w:rsidRDefault="004768DA" w:rsidP="004768DA">
      <w:pPr>
        <w:spacing w:after="0"/>
      </w:pPr>
    </w:p>
    <w:p w14:paraId="67C2CA75" w14:textId="6A995653" w:rsidR="008F626A" w:rsidRDefault="008F626A" w:rsidP="008F626A">
      <w:pPr>
        <w:pStyle w:val="EX"/>
        <w:jc w:val="both"/>
        <w:rPr>
          <w:rFonts w:ascii="Arial" w:hAnsi="Arial" w:cs="Arial"/>
        </w:rPr>
      </w:pPr>
      <w:bookmarkStart w:id="1" w:name="_Ref68207325"/>
      <w:bookmarkEnd w:id="0"/>
      <w:r>
        <w:rPr>
          <w:rFonts w:ascii="Arial" w:hAnsi="Arial" w:cs="Arial"/>
        </w:rPr>
        <w:t>RP-202925 “Revised WID: Extending current NR operation to 71 GHz”, CMCC, 3GPP TSG-RAN Meeting #90-e, December 7</w:t>
      </w:r>
      <w:r w:rsidRPr="008F626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11</w:t>
      </w:r>
      <w:r w:rsidRPr="008F626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2020</w:t>
      </w:r>
      <w:bookmarkEnd w:id="1"/>
    </w:p>
    <w:p w14:paraId="60EAAE22" w14:textId="6D78090A" w:rsidR="008D10CA" w:rsidRPr="001A47A6" w:rsidRDefault="00FA0FE9" w:rsidP="001A47A6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</w:t>
      </w:r>
      <w:r w:rsidR="00DF0098">
        <w:rPr>
          <w:rFonts w:ascii="Arial" w:hAnsi="Arial" w:cs="Arial"/>
        </w:rPr>
        <w:t>210</w:t>
      </w:r>
      <w:r w:rsidR="0022695C">
        <w:rPr>
          <w:rFonts w:ascii="Arial" w:hAnsi="Arial" w:cs="Arial"/>
        </w:rPr>
        <w:t>9446</w:t>
      </w:r>
      <w:r w:rsidR="00DF0098">
        <w:rPr>
          <w:rFonts w:ascii="Arial" w:hAnsi="Arial" w:cs="Arial"/>
        </w:rPr>
        <w:t xml:space="preserve"> “</w:t>
      </w:r>
      <w:r w:rsidR="0022695C">
        <w:rPr>
          <w:rFonts w:ascii="Arial" w:hAnsi="Arial" w:cs="Arial"/>
        </w:rPr>
        <w:t>60 GHz UE RF</w:t>
      </w:r>
      <w:r w:rsidR="00DF0098">
        <w:rPr>
          <w:rFonts w:ascii="Arial" w:hAnsi="Arial" w:cs="Arial"/>
        </w:rPr>
        <w:t>”, Apple Inc., 3GPP TSG-RAN WG4 Meeting #9</w:t>
      </w:r>
      <w:r w:rsidR="0022695C">
        <w:rPr>
          <w:rFonts w:ascii="Arial" w:hAnsi="Arial" w:cs="Arial"/>
        </w:rPr>
        <w:t>9</w:t>
      </w:r>
      <w:r w:rsidR="00DF0098">
        <w:rPr>
          <w:rFonts w:ascii="Arial" w:hAnsi="Arial" w:cs="Arial"/>
        </w:rPr>
        <w:t xml:space="preserve">-e, </w:t>
      </w:r>
      <w:r w:rsidR="0022695C">
        <w:rPr>
          <w:rFonts w:ascii="Arial" w:hAnsi="Arial" w:cs="Arial"/>
        </w:rPr>
        <w:t>May</w:t>
      </w:r>
      <w:r w:rsidR="00DF0098">
        <w:rPr>
          <w:rFonts w:ascii="Arial" w:hAnsi="Arial" w:cs="Arial"/>
        </w:rPr>
        <w:t xml:space="preserve"> </w:t>
      </w:r>
      <w:r w:rsidR="0022695C">
        <w:rPr>
          <w:rFonts w:ascii="Arial" w:hAnsi="Arial" w:cs="Arial"/>
        </w:rPr>
        <w:t>19</w:t>
      </w:r>
      <w:r w:rsidR="00DF0098" w:rsidRPr="00DF0098">
        <w:rPr>
          <w:rFonts w:ascii="Arial" w:hAnsi="Arial" w:cs="Arial"/>
          <w:vertAlign w:val="superscript"/>
        </w:rPr>
        <w:t>th</w:t>
      </w:r>
      <w:r w:rsidR="00DF0098">
        <w:rPr>
          <w:rFonts w:ascii="Arial" w:hAnsi="Arial" w:cs="Arial"/>
        </w:rPr>
        <w:t xml:space="preserve"> – </w:t>
      </w:r>
      <w:r w:rsidR="0022695C">
        <w:rPr>
          <w:rFonts w:ascii="Arial" w:hAnsi="Arial" w:cs="Arial"/>
        </w:rPr>
        <w:t>27</w:t>
      </w:r>
      <w:r w:rsidR="00DF0098" w:rsidRPr="00DF0098">
        <w:rPr>
          <w:rFonts w:ascii="Arial" w:hAnsi="Arial" w:cs="Arial"/>
          <w:vertAlign w:val="superscript"/>
        </w:rPr>
        <w:t>th</w:t>
      </w:r>
      <w:r w:rsidR="00DF0098">
        <w:rPr>
          <w:rFonts w:ascii="Arial" w:hAnsi="Arial" w:cs="Arial"/>
        </w:rPr>
        <w:t>, 2021</w:t>
      </w:r>
    </w:p>
    <w:sectPr w:rsidR="008D10CA" w:rsidRPr="001A47A6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485EE" w14:textId="77777777" w:rsidR="00067538" w:rsidRDefault="00067538">
      <w:r>
        <w:separator/>
      </w:r>
    </w:p>
  </w:endnote>
  <w:endnote w:type="continuationSeparator" w:id="0">
    <w:p w14:paraId="6092CA18" w14:textId="77777777" w:rsidR="00067538" w:rsidRDefault="0006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43A3" w14:textId="77777777" w:rsidR="00067538" w:rsidRDefault="00067538">
      <w:r>
        <w:separator/>
      </w:r>
    </w:p>
  </w:footnote>
  <w:footnote w:type="continuationSeparator" w:id="0">
    <w:p w14:paraId="1236CE2D" w14:textId="77777777" w:rsidR="00067538" w:rsidRDefault="00067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2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12"/>
  </w:num>
  <w:num w:numId="13">
    <w:abstractNumId w:val="6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959"/>
    <w:rsid w:val="00020879"/>
    <w:rsid w:val="00033397"/>
    <w:rsid w:val="00040095"/>
    <w:rsid w:val="00051834"/>
    <w:rsid w:val="00054529"/>
    <w:rsid w:val="00054A22"/>
    <w:rsid w:val="00062023"/>
    <w:rsid w:val="000655A6"/>
    <w:rsid w:val="0006680F"/>
    <w:rsid w:val="0006704A"/>
    <w:rsid w:val="00067538"/>
    <w:rsid w:val="0007193A"/>
    <w:rsid w:val="00080512"/>
    <w:rsid w:val="000909FE"/>
    <w:rsid w:val="00092E3F"/>
    <w:rsid w:val="000A0C3B"/>
    <w:rsid w:val="000A365D"/>
    <w:rsid w:val="000A68F3"/>
    <w:rsid w:val="000B318E"/>
    <w:rsid w:val="000B5785"/>
    <w:rsid w:val="000B61FB"/>
    <w:rsid w:val="000C47C3"/>
    <w:rsid w:val="000D58AB"/>
    <w:rsid w:val="000E1A37"/>
    <w:rsid w:val="000E3D6F"/>
    <w:rsid w:val="000E5C81"/>
    <w:rsid w:val="00104BC6"/>
    <w:rsid w:val="00112CAE"/>
    <w:rsid w:val="00114E2C"/>
    <w:rsid w:val="00121103"/>
    <w:rsid w:val="00133525"/>
    <w:rsid w:val="00157E2B"/>
    <w:rsid w:val="0016611C"/>
    <w:rsid w:val="00166B5C"/>
    <w:rsid w:val="00176F50"/>
    <w:rsid w:val="00181118"/>
    <w:rsid w:val="001841B1"/>
    <w:rsid w:val="001848CA"/>
    <w:rsid w:val="00190D39"/>
    <w:rsid w:val="001A410D"/>
    <w:rsid w:val="001A47A6"/>
    <w:rsid w:val="001A4C42"/>
    <w:rsid w:val="001C21C3"/>
    <w:rsid w:val="001D02C2"/>
    <w:rsid w:val="001D1470"/>
    <w:rsid w:val="001F0C1D"/>
    <w:rsid w:val="001F1132"/>
    <w:rsid w:val="001F168B"/>
    <w:rsid w:val="0020072F"/>
    <w:rsid w:val="00201812"/>
    <w:rsid w:val="00204648"/>
    <w:rsid w:val="002242B0"/>
    <w:rsid w:val="0022695C"/>
    <w:rsid w:val="002347A2"/>
    <w:rsid w:val="002450A4"/>
    <w:rsid w:val="00247926"/>
    <w:rsid w:val="00253E22"/>
    <w:rsid w:val="00261B7C"/>
    <w:rsid w:val="0026424E"/>
    <w:rsid w:val="002675F0"/>
    <w:rsid w:val="00276EE4"/>
    <w:rsid w:val="002A2397"/>
    <w:rsid w:val="002A2A03"/>
    <w:rsid w:val="002B6339"/>
    <w:rsid w:val="002D61E3"/>
    <w:rsid w:val="002E00EE"/>
    <w:rsid w:val="002E3933"/>
    <w:rsid w:val="002F4181"/>
    <w:rsid w:val="00301BA3"/>
    <w:rsid w:val="003172DC"/>
    <w:rsid w:val="00317588"/>
    <w:rsid w:val="0034052F"/>
    <w:rsid w:val="00341FD5"/>
    <w:rsid w:val="00342AC6"/>
    <w:rsid w:val="003534AA"/>
    <w:rsid w:val="0035462D"/>
    <w:rsid w:val="003618DB"/>
    <w:rsid w:val="003765B8"/>
    <w:rsid w:val="003772E9"/>
    <w:rsid w:val="00396C5D"/>
    <w:rsid w:val="003A0483"/>
    <w:rsid w:val="003B3CE6"/>
    <w:rsid w:val="003B56B1"/>
    <w:rsid w:val="003C3971"/>
    <w:rsid w:val="003C5418"/>
    <w:rsid w:val="003C6A8C"/>
    <w:rsid w:val="003E091E"/>
    <w:rsid w:val="003E7753"/>
    <w:rsid w:val="003E7C23"/>
    <w:rsid w:val="003F0C6B"/>
    <w:rsid w:val="003F15CD"/>
    <w:rsid w:val="003F6ACE"/>
    <w:rsid w:val="003F7606"/>
    <w:rsid w:val="00403E33"/>
    <w:rsid w:val="00412B8C"/>
    <w:rsid w:val="0041733B"/>
    <w:rsid w:val="00423334"/>
    <w:rsid w:val="004345EC"/>
    <w:rsid w:val="00463240"/>
    <w:rsid w:val="00464617"/>
    <w:rsid w:val="004673C1"/>
    <w:rsid w:val="004728B7"/>
    <w:rsid w:val="0047564A"/>
    <w:rsid w:val="00475AC6"/>
    <w:rsid w:val="004768DA"/>
    <w:rsid w:val="004802F5"/>
    <w:rsid w:val="004819D5"/>
    <w:rsid w:val="004826A9"/>
    <w:rsid w:val="00486D0B"/>
    <w:rsid w:val="00491142"/>
    <w:rsid w:val="00493119"/>
    <w:rsid w:val="004A5608"/>
    <w:rsid w:val="004A5DB3"/>
    <w:rsid w:val="004B3A68"/>
    <w:rsid w:val="004B5C7F"/>
    <w:rsid w:val="004B77CC"/>
    <w:rsid w:val="004C15E6"/>
    <w:rsid w:val="004C1601"/>
    <w:rsid w:val="004D3578"/>
    <w:rsid w:val="004D5ADE"/>
    <w:rsid w:val="004E213A"/>
    <w:rsid w:val="004F0988"/>
    <w:rsid w:val="004F3340"/>
    <w:rsid w:val="004F3E3D"/>
    <w:rsid w:val="004F7DEF"/>
    <w:rsid w:val="00514735"/>
    <w:rsid w:val="005165AE"/>
    <w:rsid w:val="0053388B"/>
    <w:rsid w:val="00534BE5"/>
    <w:rsid w:val="00535773"/>
    <w:rsid w:val="00543E6C"/>
    <w:rsid w:val="00565087"/>
    <w:rsid w:val="00572E14"/>
    <w:rsid w:val="00594F57"/>
    <w:rsid w:val="005973BE"/>
    <w:rsid w:val="005A0CAB"/>
    <w:rsid w:val="005A5986"/>
    <w:rsid w:val="005A656C"/>
    <w:rsid w:val="005C4094"/>
    <w:rsid w:val="005C5140"/>
    <w:rsid w:val="005D0924"/>
    <w:rsid w:val="005D2E01"/>
    <w:rsid w:val="005D7526"/>
    <w:rsid w:val="005E69AE"/>
    <w:rsid w:val="005F4A6F"/>
    <w:rsid w:val="00602AEA"/>
    <w:rsid w:val="006054D7"/>
    <w:rsid w:val="006073EA"/>
    <w:rsid w:val="00607E3C"/>
    <w:rsid w:val="00614FDF"/>
    <w:rsid w:val="00617BD2"/>
    <w:rsid w:val="00621584"/>
    <w:rsid w:val="00624566"/>
    <w:rsid w:val="006246A7"/>
    <w:rsid w:val="00625205"/>
    <w:rsid w:val="0062595A"/>
    <w:rsid w:val="006304BE"/>
    <w:rsid w:val="0063543D"/>
    <w:rsid w:val="00647114"/>
    <w:rsid w:val="006528E0"/>
    <w:rsid w:val="00662106"/>
    <w:rsid w:val="0068057D"/>
    <w:rsid w:val="00696222"/>
    <w:rsid w:val="006A2C3D"/>
    <w:rsid w:val="006A323F"/>
    <w:rsid w:val="006A7137"/>
    <w:rsid w:val="006B30D0"/>
    <w:rsid w:val="006C228A"/>
    <w:rsid w:val="006C3D95"/>
    <w:rsid w:val="006D7B72"/>
    <w:rsid w:val="006E5C86"/>
    <w:rsid w:val="0070349D"/>
    <w:rsid w:val="0070556D"/>
    <w:rsid w:val="007058E4"/>
    <w:rsid w:val="00713C44"/>
    <w:rsid w:val="00734A5B"/>
    <w:rsid w:val="007353E8"/>
    <w:rsid w:val="0074026F"/>
    <w:rsid w:val="007404CC"/>
    <w:rsid w:val="007429F6"/>
    <w:rsid w:val="00744E76"/>
    <w:rsid w:val="00745842"/>
    <w:rsid w:val="00746BF6"/>
    <w:rsid w:val="00752198"/>
    <w:rsid w:val="00753881"/>
    <w:rsid w:val="007551EB"/>
    <w:rsid w:val="00771104"/>
    <w:rsid w:val="00772FB5"/>
    <w:rsid w:val="00774DA4"/>
    <w:rsid w:val="00781F0F"/>
    <w:rsid w:val="007B22B1"/>
    <w:rsid w:val="007B5B39"/>
    <w:rsid w:val="007B600E"/>
    <w:rsid w:val="007C1DD8"/>
    <w:rsid w:val="007C3B0A"/>
    <w:rsid w:val="007C7C70"/>
    <w:rsid w:val="007E5AE9"/>
    <w:rsid w:val="007F0F4A"/>
    <w:rsid w:val="007F3AE3"/>
    <w:rsid w:val="00801C2E"/>
    <w:rsid w:val="008028A4"/>
    <w:rsid w:val="0081106E"/>
    <w:rsid w:val="00811487"/>
    <w:rsid w:val="00812E0B"/>
    <w:rsid w:val="008140D1"/>
    <w:rsid w:val="0081535D"/>
    <w:rsid w:val="00820B25"/>
    <w:rsid w:val="00830747"/>
    <w:rsid w:val="00832AC4"/>
    <w:rsid w:val="00846C86"/>
    <w:rsid w:val="00857DED"/>
    <w:rsid w:val="008768CA"/>
    <w:rsid w:val="00886D52"/>
    <w:rsid w:val="0089062C"/>
    <w:rsid w:val="00892B17"/>
    <w:rsid w:val="008A3527"/>
    <w:rsid w:val="008A5F18"/>
    <w:rsid w:val="008A645A"/>
    <w:rsid w:val="008A7650"/>
    <w:rsid w:val="008C384C"/>
    <w:rsid w:val="008C494B"/>
    <w:rsid w:val="008C74C8"/>
    <w:rsid w:val="008D10CA"/>
    <w:rsid w:val="008E1DF8"/>
    <w:rsid w:val="008E40F6"/>
    <w:rsid w:val="008E7986"/>
    <w:rsid w:val="008F626A"/>
    <w:rsid w:val="0090271F"/>
    <w:rsid w:val="00902E23"/>
    <w:rsid w:val="0091018D"/>
    <w:rsid w:val="009114D7"/>
    <w:rsid w:val="00913229"/>
    <w:rsid w:val="0091348E"/>
    <w:rsid w:val="00917CCB"/>
    <w:rsid w:val="00920530"/>
    <w:rsid w:val="00921E71"/>
    <w:rsid w:val="00930919"/>
    <w:rsid w:val="00931971"/>
    <w:rsid w:val="00942EC2"/>
    <w:rsid w:val="00946157"/>
    <w:rsid w:val="0094625B"/>
    <w:rsid w:val="00952E04"/>
    <w:rsid w:val="00955390"/>
    <w:rsid w:val="00957CF2"/>
    <w:rsid w:val="00965947"/>
    <w:rsid w:val="00986DFB"/>
    <w:rsid w:val="009929FF"/>
    <w:rsid w:val="009A1EA1"/>
    <w:rsid w:val="009B0763"/>
    <w:rsid w:val="009B373D"/>
    <w:rsid w:val="009E3A56"/>
    <w:rsid w:val="009E536F"/>
    <w:rsid w:val="009F2B71"/>
    <w:rsid w:val="009F37B7"/>
    <w:rsid w:val="009F4798"/>
    <w:rsid w:val="009F5E43"/>
    <w:rsid w:val="00A06AAF"/>
    <w:rsid w:val="00A10F02"/>
    <w:rsid w:val="00A12809"/>
    <w:rsid w:val="00A13BCD"/>
    <w:rsid w:val="00A13C2E"/>
    <w:rsid w:val="00A14D3F"/>
    <w:rsid w:val="00A164B4"/>
    <w:rsid w:val="00A166C3"/>
    <w:rsid w:val="00A1761C"/>
    <w:rsid w:val="00A2000D"/>
    <w:rsid w:val="00A20472"/>
    <w:rsid w:val="00A26956"/>
    <w:rsid w:val="00A46291"/>
    <w:rsid w:val="00A46D40"/>
    <w:rsid w:val="00A536F4"/>
    <w:rsid w:val="00A53724"/>
    <w:rsid w:val="00A60A95"/>
    <w:rsid w:val="00A612AD"/>
    <w:rsid w:val="00A625A6"/>
    <w:rsid w:val="00A67816"/>
    <w:rsid w:val="00A7175A"/>
    <w:rsid w:val="00A73129"/>
    <w:rsid w:val="00A75621"/>
    <w:rsid w:val="00A82346"/>
    <w:rsid w:val="00A83518"/>
    <w:rsid w:val="00A92BA1"/>
    <w:rsid w:val="00A942D0"/>
    <w:rsid w:val="00AB5A96"/>
    <w:rsid w:val="00AC0150"/>
    <w:rsid w:val="00AC1EBB"/>
    <w:rsid w:val="00AC3CB2"/>
    <w:rsid w:val="00AC6BC6"/>
    <w:rsid w:val="00AC6D4C"/>
    <w:rsid w:val="00AD5F64"/>
    <w:rsid w:val="00AE3797"/>
    <w:rsid w:val="00AF42D4"/>
    <w:rsid w:val="00AF7AB0"/>
    <w:rsid w:val="00B150E6"/>
    <w:rsid w:val="00B15449"/>
    <w:rsid w:val="00B231E1"/>
    <w:rsid w:val="00B2629A"/>
    <w:rsid w:val="00B35505"/>
    <w:rsid w:val="00B4224D"/>
    <w:rsid w:val="00B42A9D"/>
    <w:rsid w:val="00B51CDC"/>
    <w:rsid w:val="00B574A0"/>
    <w:rsid w:val="00B64A22"/>
    <w:rsid w:val="00B71CB1"/>
    <w:rsid w:val="00B76FBB"/>
    <w:rsid w:val="00B863E2"/>
    <w:rsid w:val="00B93086"/>
    <w:rsid w:val="00BA19ED"/>
    <w:rsid w:val="00BA300B"/>
    <w:rsid w:val="00BA4B8D"/>
    <w:rsid w:val="00BB31D3"/>
    <w:rsid w:val="00BB4BD2"/>
    <w:rsid w:val="00BC0F7D"/>
    <w:rsid w:val="00BE3255"/>
    <w:rsid w:val="00BF128E"/>
    <w:rsid w:val="00BF4C3B"/>
    <w:rsid w:val="00BF6A1B"/>
    <w:rsid w:val="00BF74A8"/>
    <w:rsid w:val="00C1496A"/>
    <w:rsid w:val="00C22F9C"/>
    <w:rsid w:val="00C33079"/>
    <w:rsid w:val="00C358C6"/>
    <w:rsid w:val="00C36899"/>
    <w:rsid w:val="00C45231"/>
    <w:rsid w:val="00C51E29"/>
    <w:rsid w:val="00C54C23"/>
    <w:rsid w:val="00C575E9"/>
    <w:rsid w:val="00C70AC6"/>
    <w:rsid w:val="00C71DA1"/>
    <w:rsid w:val="00C72833"/>
    <w:rsid w:val="00C80F1D"/>
    <w:rsid w:val="00C87227"/>
    <w:rsid w:val="00C93F40"/>
    <w:rsid w:val="00CA3D0C"/>
    <w:rsid w:val="00CA4524"/>
    <w:rsid w:val="00CB0A5D"/>
    <w:rsid w:val="00CB272A"/>
    <w:rsid w:val="00CE0C93"/>
    <w:rsid w:val="00CE221C"/>
    <w:rsid w:val="00CE2F48"/>
    <w:rsid w:val="00CE6DD7"/>
    <w:rsid w:val="00CF20E3"/>
    <w:rsid w:val="00CF5D12"/>
    <w:rsid w:val="00CF65B5"/>
    <w:rsid w:val="00CF7163"/>
    <w:rsid w:val="00D03C06"/>
    <w:rsid w:val="00D309CC"/>
    <w:rsid w:val="00D463D6"/>
    <w:rsid w:val="00D46431"/>
    <w:rsid w:val="00D5430D"/>
    <w:rsid w:val="00D56A52"/>
    <w:rsid w:val="00D57972"/>
    <w:rsid w:val="00D62CB9"/>
    <w:rsid w:val="00D675A9"/>
    <w:rsid w:val="00D738D6"/>
    <w:rsid w:val="00D755EB"/>
    <w:rsid w:val="00D823BC"/>
    <w:rsid w:val="00D8507E"/>
    <w:rsid w:val="00D87E00"/>
    <w:rsid w:val="00D9134D"/>
    <w:rsid w:val="00DA4605"/>
    <w:rsid w:val="00DA7A03"/>
    <w:rsid w:val="00DB11F3"/>
    <w:rsid w:val="00DB1818"/>
    <w:rsid w:val="00DB4052"/>
    <w:rsid w:val="00DB79F7"/>
    <w:rsid w:val="00DC0F78"/>
    <w:rsid w:val="00DC309B"/>
    <w:rsid w:val="00DC4A77"/>
    <w:rsid w:val="00DC4DA2"/>
    <w:rsid w:val="00DC56EB"/>
    <w:rsid w:val="00DD4C17"/>
    <w:rsid w:val="00DD52B7"/>
    <w:rsid w:val="00DE627F"/>
    <w:rsid w:val="00DF0098"/>
    <w:rsid w:val="00DF2B1F"/>
    <w:rsid w:val="00DF464B"/>
    <w:rsid w:val="00DF6189"/>
    <w:rsid w:val="00DF62CD"/>
    <w:rsid w:val="00DF71DE"/>
    <w:rsid w:val="00E066B8"/>
    <w:rsid w:val="00E135B7"/>
    <w:rsid w:val="00E16509"/>
    <w:rsid w:val="00E2413E"/>
    <w:rsid w:val="00E337DC"/>
    <w:rsid w:val="00E40F69"/>
    <w:rsid w:val="00E44582"/>
    <w:rsid w:val="00E47500"/>
    <w:rsid w:val="00E52814"/>
    <w:rsid w:val="00E61FCF"/>
    <w:rsid w:val="00E64596"/>
    <w:rsid w:val="00E72324"/>
    <w:rsid w:val="00E72ABE"/>
    <w:rsid w:val="00E74333"/>
    <w:rsid w:val="00E77645"/>
    <w:rsid w:val="00E91B77"/>
    <w:rsid w:val="00E96D1A"/>
    <w:rsid w:val="00E97CE5"/>
    <w:rsid w:val="00EA5123"/>
    <w:rsid w:val="00EC4847"/>
    <w:rsid w:val="00EC4A25"/>
    <w:rsid w:val="00EC5547"/>
    <w:rsid w:val="00EC55DC"/>
    <w:rsid w:val="00ED21B2"/>
    <w:rsid w:val="00EE48DB"/>
    <w:rsid w:val="00EE5AA7"/>
    <w:rsid w:val="00EF70F3"/>
    <w:rsid w:val="00F0055E"/>
    <w:rsid w:val="00F025A2"/>
    <w:rsid w:val="00F04712"/>
    <w:rsid w:val="00F06F13"/>
    <w:rsid w:val="00F07D83"/>
    <w:rsid w:val="00F10C13"/>
    <w:rsid w:val="00F164A5"/>
    <w:rsid w:val="00F21311"/>
    <w:rsid w:val="00F224A7"/>
    <w:rsid w:val="00F22EC7"/>
    <w:rsid w:val="00F2546F"/>
    <w:rsid w:val="00F325C8"/>
    <w:rsid w:val="00F36FBC"/>
    <w:rsid w:val="00F62AEB"/>
    <w:rsid w:val="00F63DD3"/>
    <w:rsid w:val="00F653B8"/>
    <w:rsid w:val="00F65429"/>
    <w:rsid w:val="00F70647"/>
    <w:rsid w:val="00F7495C"/>
    <w:rsid w:val="00F75C96"/>
    <w:rsid w:val="00F87D29"/>
    <w:rsid w:val="00FA0FE9"/>
    <w:rsid w:val="00FA1266"/>
    <w:rsid w:val="00FA6317"/>
    <w:rsid w:val="00FC1192"/>
    <w:rsid w:val="00FC67C4"/>
    <w:rsid w:val="00FE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696222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7B5B39"/>
    <w:pPr>
      <w:spacing w:after="200"/>
    </w:pPr>
    <w:rPr>
      <w:i/>
      <w:iCs/>
      <w:color w:val="44546A" w:themeColor="text2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FE5FDC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0E8AE-0CC4-8945-BED5-CD3185E5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244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3071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43</cp:revision>
  <cp:lastPrinted>2019-02-25T14:05:00Z</cp:lastPrinted>
  <dcterms:created xsi:type="dcterms:W3CDTF">2021-04-02T20:49:00Z</dcterms:created>
  <dcterms:modified xsi:type="dcterms:W3CDTF">2022-01-23T19:35:00Z</dcterms:modified>
  <cp:category/>
</cp:coreProperties>
</file>